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9EEB8" w14:textId="77777777" w:rsidR="007C189C" w:rsidRDefault="007C189C" w:rsidP="007C189C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Thomas GEGGES</w:t>
      </w:r>
      <w:r>
        <w:rPr>
          <w:rStyle w:val="s1"/>
        </w:rPr>
        <w:t xml:space="preserve">       (fl.1505)</w:t>
      </w:r>
    </w:p>
    <w:p w14:paraId="0D07D31A" w14:textId="77777777" w:rsidR="007C189C" w:rsidRDefault="007C189C" w:rsidP="007C189C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Burnham </w:t>
      </w:r>
      <w:proofErr w:type="spellStart"/>
      <w:r>
        <w:rPr>
          <w:rStyle w:val="s1"/>
        </w:rPr>
        <w:t>Overy</w:t>
      </w:r>
      <w:proofErr w:type="spellEnd"/>
      <w:r>
        <w:rPr>
          <w:rStyle w:val="s1"/>
        </w:rPr>
        <w:t>, Norfolk.</w:t>
      </w:r>
    </w:p>
    <w:p w14:paraId="003A4026" w14:textId="77777777" w:rsidR="007C189C" w:rsidRDefault="007C189C" w:rsidP="007C189C">
      <w:pPr>
        <w:pStyle w:val="NoSpacing"/>
        <w:tabs>
          <w:tab w:val="left" w:pos="720"/>
        </w:tabs>
        <w:rPr>
          <w:rStyle w:val="s1"/>
        </w:rPr>
      </w:pPr>
    </w:p>
    <w:p w14:paraId="55BBB204" w14:textId="77777777" w:rsidR="007C189C" w:rsidRDefault="007C189C" w:rsidP="007C189C">
      <w:pPr>
        <w:pStyle w:val="NoSpacing"/>
        <w:tabs>
          <w:tab w:val="left" w:pos="720"/>
        </w:tabs>
        <w:rPr>
          <w:rStyle w:val="s1"/>
        </w:rPr>
      </w:pPr>
    </w:p>
    <w:p w14:paraId="1CA936D9" w14:textId="77777777" w:rsidR="007C189C" w:rsidRDefault="007C189C" w:rsidP="007C189C">
      <w:pPr>
        <w:pStyle w:val="NoSpacing"/>
        <w:tabs>
          <w:tab w:val="left" w:pos="720"/>
        </w:tabs>
      </w:pPr>
      <w:r>
        <w:rPr>
          <w:rStyle w:val="s1"/>
        </w:rPr>
        <w:tab/>
        <w:t>1505</w:t>
      </w:r>
      <w:r>
        <w:rPr>
          <w:rStyle w:val="s1"/>
        </w:rPr>
        <w:tab/>
      </w:r>
      <w:r>
        <w:t>He made his Will.</w:t>
      </w:r>
    </w:p>
    <w:p w14:paraId="22A9DA35" w14:textId="77777777" w:rsidR="007C189C" w:rsidRDefault="007C189C" w:rsidP="007C189C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289)</w:t>
      </w:r>
    </w:p>
    <w:p w14:paraId="6924DFA5" w14:textId="77777777" w:rsidR="007C189C" w:rsidRDefault="007C189C" w:rsidP="007C189C">
      <w:pPr>
        <w:pStyle w:val="NoSpacing"/>
        <w:tabs>
          <w:tab w:val="left" w:pos="720"/>
        </w:tabs>
        <w:rPr>
          <w:rStyle w:val="s1"/>
        </w:rPr>
      </w:pPr>
    </w:p>
    <w:p w14:paraId="46A4A637" w14:textId="77777777" w:rsidR="007C189C" w:rsidRDefault="007C189C" w:rsidP="007C189C">
      <w:pPr>
        <w:pStyle w:val="NoSpacing"/>
        <w:tabs>
          <w:tab w:val="left" w:pos="720"/>
        </w:tabs>
        <w:rPr>
          <w:rStyle w:val="s1"/>
        </w:rPr>
      </w:pPr>
    </w:p>
    <w:p w14:paraId="48A25978" w14:textId="143B594C" w:rsidR="006B2F86" w:rsidRPr="00E71FC3" w:rsidRDefault="007C189C" w:rsidP="007C189C">
      <w:pPr>
        <w:pStyle w:val="NoSpacing"/>
        <w:tabs>
          <w:tab w:val="left" w:pos="720"/>
        </w:tabs>
      </w:pPr>
      <w:r>
        <w:rPr>
          <w:rStyle w:val="s1"/>
        </w:rPr>
        <w:t>22 February 2019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70583" w14:textId="77777777" w:rsidR="007C189C" w:rsidRDefault="007C189C" w:rsidP="00E71FC3">
      <w:pPr>
        <w:spacing w:after="0" w:line="240" w:lineRule="auto"/>
      </w:pPr>
      <w:r>
        <w:separator/>
      </w:r>
    </w:p>
  </w:endnote>
  <w:endnote w:type="continuationSeparator" w:id="0">
    <w:p w14:paraId="7F4C4B51" w14:textId="77777777" w:rsidR="007C189C" w:rsidRDefault="007C18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DCF9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F21BE" w14:textId="77777777" w:rsidR="007C189C" w:rsidRDefault="007C189C" w:rsidP="00E71FC3">
      <w:pPr>
        <w:spacing w:after="0" w:line="240" w:lineRule="auto"/>
      </w:pPr>
      <w:r>
        <w:separator/>
      </w:r>
    </w:p>
  </w:footnote>
  <w:footnote w:type="continuationSeparator" w:id="0">
    <w:p w14:paraId="7139D5B5" w14:textId="77777777" w:rsidR="007C189C" w:rsidRDefault="007C18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89C"/>
    <w:rsid w:val="001A7C09"/>
    <w:rsid w:val="00577BD5"/>
    <w:rsid w:val="00656CBA"/>
    <w:rsid w:val="006A1F77"/>
    <w:rsid w:val="00733BE7"/>
    <w:rsid w:val="007C189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1D556"/>
  <w15:chartTrackingRefBased/>
  <w15:docId w15:val="{CF4DFF19-B989-4B12-85F3-482C64D12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7C189C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7C189C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2019-12-10T22:20:00Z</dcterms:created>
  <dcterms:modified xsi:type="dcterms:W3CDTF">2019-12-10T22:21:00Z</dcterms:modified>
</cp:coreProperties>
</file>